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2741282" w14:textId="77777777" w:rsidR="009A66B2" w:rsidRDefault="009A66B2" w:rsidP="009A66B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Henry WARYNER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fl.1401-29)</w:t>
      </w:r>
    </w:p>
    <w:p w14:paraId="39F6A9F1" w14:textId="77777777" w:rsidR="009A66B2" w:rsidRDefault="009A66B2" w:rsidP="009A66B2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6E25C8B" w14:textId="77777777" w:rsidR="009A66B2" w:rsidRDefault="009A66B2" w:rsidP="009A66B2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50510BE" w14:textId="77777777" w:rsidR="009A66B2" w:rsidRDefault="009A66B2" w:rsidP="009A66B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1401-29</w:t>
      </w:r>
      <w:r>
        <w:rPr>
          <w:rFonts w:ascii="Times New Roman" w:hAnsi="Times New Roman" w:cs="Times New Roman"/>
          <w:sz w:val="24"/>
          <w:szCs w:val="24"/>
        </w:rPr>
        <w:tab/>
        <w:t>He was Clerk of the Peace for Hertfordshire.</w:t>
      </w:r>
    </w:p>
    <w:p w14:paraId="5E603777" w14:textId="77777777" w:rsidR="009A66B2" w:rsidRDefault="009A66B2" w:rsidP="009A66B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(“The Clerks of the Counties 1360-1960” compiled by Sir Edgar Stephens </w:t>
      </w:r>
    </w:p>
    <w:p w14:paraId="2C3CC68B" w14:textId="77777777" w:rsidR="009A66B2" w:rsidRDefault="009A66B2" w:rsidP="009A66B2">
      <w:pPr>
        <w:ind w:left="14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Pub. By </w:t>
      </w:r>
      <w:proofErr w:type="gramStart"/>
      <w:r>
        <w:rPr>
          <w:rFonts w:ascii="Times New Roman" w:hAnsi="Times New Roman" w:cs="Times New Roman"/>
          <w:sz w:val="24"/>
          <w:szCs w:val="24"/>
        </w:rPr>
        <w:t>The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Society of Clerks of the Peace of Counties and Clerks of County Councils,1961 p.101)</w:t>
      </w:r>
    </w:p>
    <w:p w14:paraId="32999511" w14:textId="77777777" w:rsidR="009A66B2" w:rsidRDefault="009A66B2" w:rsidP="009A66B2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8F88D75" w14:textId="77777777" w:rsidR="009A66B2" w:rsidRDefault="009A66B2" w:rsidP="009A66B2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0257AB02" w14:textId="77777777" w:rsidR="009A66B2" w:rsidRDefault="009A66B2" w:rsidP="009A66B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 September 2018</w:t>
      </w:r>
    </w:p>
    <w:p w14:paraId="7848159C" w14:textId="77777777" w:rsidR="006B2F86" w:rsidRPr="00E71FC3" w:rsidRDefault="009A66B2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DFD2237" w14:textId="77777777" w:rsidR="009A66B2" w:rsidRDefault="009A66B2" w:rsidP="00E71FC3">
      <w:r>
        <w:separator/>
      </w:r>
    </w:p>
  </w:endnote>
  <w:endnote w:type="continuationSeparator" w:id="0">
    <w:p w14:paraId="7FABF05D" w14:textId="77777777" w:rsidR="009A66B2" w:rsidRDefault="009A66B2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D37F0B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F52A6CF" w14:textId="77777777" w:rsidR="009A66B2" w:rsidRDefault="009A66B2" w:rsidP="00E71FC3">
      <w:r>
        <w:separator/>
      </w:r>
    </w:p>
  </w:footnote>
  <w:footnote w:type="continuationSeparator" w:id="0">
    <w:p w14:paraId="6DA2AE54" w14:textId="77777777" w:rsidR="009A66B2" w:rsidRDefault="009A66B2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66B2"/>
    <w:rsid w:val="001A7C09"/>
    <w:rsid w:val="00577BD5"/>
    <w:rsid w:val="00656CBA"/>
    <w:rsid w:val="006A1F77"/>
    <w:rsid w:val="00733BE7"/>
    <w:rsid w:val="009A66B2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77D826"/>
  <w15:chartTrackingRefBased/>
  <w15:docId w15:val="{461EBAE7-39AA-4ABE-A617-C8C998581D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A66B2"/>
    <w:pPr>
      <w:spacing w:after="0" w:line="240" w:lineRule="auto"/>
    </w:pPr>
    <w:rPr>
      <w:rFonts w:asciiTheme="minorHAnsi" w:eastAsiaTheme="minorEastAsia" w:hAnsiTheme="minorHAnsi" w:cstheme="minorBidi"/>
      <w:sz w:val="22"/>
      <w:szCs w:val="22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eastAsiaTheme="minorHAnsi" w:hAnsi="Times New Roman" w:cs="Times New Roman"/>
      <w:sz w:val="24"/>
      <w:szCs w:val="24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eastAsiaTheme="minorHAnsi" w:hAnsi="Times New Roman" w:cs="Times New Roman"/>
      <w:sz w:val="24"/>
      <w:szCs w:val="24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42</Words>
  <Characters>245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2018-10-18T18:49:00Z</dcterms:created>
  <dcterms:modified xsi:type="dcterms:W3CDTF">2018-10-18T18:49:00Z</dcterms:modified>
</cp:coreProperties>
</file>